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617B65" w14:textId="74835D65" w:rsidR="00DC7EAD" w:rsidRDefault="00DC7EAD" w:rsidP="00DC7E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C3-225193</w:t>
      </w:r>
    </w:p>
    <w:p w14:paraId="78C7A04A" w14:textId="77777777" w:rsidR="00DC7EAD" w:rsidRDefault="00DC7EAD" w:rsidP="00DC7E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E62ABB0" w14:textId="77777777" w:rsidR="00DC7EAD" w:rsidRDefault="00DC7EAD" w:rsidP="006830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5ECD95" w14:textId="601B8E47" w:rsidR="0068300E" w:rsidRDefault="00717AE9" w:rsidP="006830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68300E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bookmarkStart w:id="0" w:name="_GoBack"/>
      <w:bookmarkEnd w:id="0"/>
      <w:r w:rsidR="0068300E">
        <w:rPr>
          <w:b/>
          <w:i/>
          <w:noProof/>
          <w:sz w:val="28"/>
        </w:rPr>
        <w:tab/>
      </w:r>
      <w:r w:rsidR="0068300E">
        <w:rPr>
          <w:b/>
          <w:noProof/>
          <w:sz w:val="24"/>
        </w:rPr>
        <w:t>C1-226698</w:t>
      </w:r>
    </w:p>
    <w:p w14:paraId="14017704" w14:textId="77777777" w:rsidR="0068300E" w:rsidRDefault="0068300E" w:rsidP="006830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E67589C" w14:textId="77777777" w:rsidR="0068300E" w:rsidRPr="0068300E" w:rsidRDefault="0068300E" w:rsidP="006B64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A2EDF0" w14:textId="1D3F5C32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600DD5">
        <w:rPr>
          <w:b/>
          <w:noProof/>
          <w:sz w:val="24"/>
        </w:rPr>
        <w:t>358</w:t>
      </w:r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43D4D37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Huawei, </w:t>
      </w:r>
      <w:hyperlink r:id="rId8" w:tgtFrame="_blank" w:history="1">
        <w:r w:rsidR="00D77073" w:rsidRPr="00D77073">
          <w:rPr>
            <w:rFonts w:ascii="Arial" w:eastAsia="Batang" w:hAnsi="Arial" w:cs="Arial"/>
            <w:b/>
            <w:sz w:val="24"/>
            <w:szCs w:val="24"/>
            <w:lang w:eastAsia="zh-CN"/>
          </w:rPr>
          <w:t>HiSilicon</w:t>
        </w:r>
      </w:hyperlink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118F278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DE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10B7BF0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A009C2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等线"/>
              </w:rPr>
              <w:t>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53641AA5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781E61D7" w14:textId="77777777" w:rsidR="003365C2" w:rsidRDefault="003365C2" w:rsidP="003365C2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15353D3" w14:textId="371C41E9" w:rsidR="003365C2" w:rsidRPr="00BE76DE" w:rsidRDefault="00881612" w:rsidP="003365C2">
      <w:pPr>
        <w:pStyle w:val="B1"/>
        <w:numPr>
          <w:ilvl w:val="0"/>
          <w:numId w:val="11"/>
        </w:numPr>
      </w:pPr>
      <w:r w:rsidRPr="007D6012">
        <w:rPr>
          <w:lang w:eastAsia="ko-KR"/>
        </w:rPr>
        <w:t xml:space="preserve">Potential </w:t>
      </w:r>
      <w:r>
        <w:t xml:space="preserve">enhancement </w:t>
      </w:r>
      <w:r w:rsidRPr="007D6012">
        <w:t>on</w:t>
      </w:r>
      <w:r>
        <w:t xml:space="preserve"> URSP to support the scenarios where the EHE is accessed via an LBO PDU Session</w:t>
      </w:r>
      <w:r w:rsidR="003365C2" w:rsidRPr="008A15E9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Nnef_ParameterProvision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4597AACF" w:rsidR="00B05FFB" w:rsidRPr="00B05FFB" w:rsidRDefault="00B05FFB" w:rsidP="00A86489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42F32D24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DNAI.</w:t>
      </w:r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6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a6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760C6" w:rsidRPr="007760C6" w:rsidRDefault="00FB72BF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760C6" w:rsidRDefault="00C05824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="00FB72BF"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 w:rsidR="00FB72BF">
              <w:rPr>
                <w:rFonts w:ascii="Arial" w:hAnsi="Arial" w:cs="Arial"/>
                <w:sz w:val="18"/>
                <w:szCs w:val="18"/>
              </w:rPr>
              <w:t>updates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A607A5A" w14:textId="3533942B" w:rsidR="00C05824" w:rsidRPr="007760C6" w:rsidRDefault="00C05824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760C6" w:rsidRP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FB72BF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FB72BF" w:rsidRPr="007760C6" w:rsidRDefault="00FB72BF" w:rsidP="00FB72B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FB72BF" w:rsidRPr="007760C6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084CA8" w:rsidRPr="00881612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FB72BF" w:rsidRPr="00C4600F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FB72BF" w:rsidRPr="007760C6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FB72BF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FB72BF" w:rsidRPr="007760C6" w:rsidRDefault="00FB72BF" w:rsidP="00FB72B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FB72BF" w:rsidRDefault="00B56C0C" w:rsidP="00DA3D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="00DA3DCE"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 w:rsidR="00DA3DCE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DA3DCE" w:rsidRPr="007760C6" w:rsidRDefault="00B56C0C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="00DA3DCE"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FB72BF" w:rsidRPr="00881612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FB72BF" w:rsidRPr="00C4600F" w:rsidRDefault="00FB72BF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FB72BF" w:rsidRPr="007760C6" w:rsidRDefault="00DA3DCE" w:rsidP="00FB72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84CA8" w:rsidRPr="006C2E80" w14:paraId="1DCB27A7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645D" w14:textId="65ABA4B9" w:rsidR="00084CA8" w:rsidRPr="007760C6" w:rsidRDefault="00084CA8" w:rsidP="00084CA8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742" w14:textId="79C7C95D" w:rsidR="00084CA8" w:rsidRPr="007760C6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Potential 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nhancements on </w:t>
            </w: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URSP to support the scenarios where the EHE is accessed via an LBO PDU Session.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1BF9" w14:textId="77777777" w:rsidR="00084CA8" w:rsidRPr="00881612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23D89704" w14:textId="610C0369" w:rsidR="00084CA8" w:rsidRPr="00C4600F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7A1" w14:textId="103E3CA7" w:rsidR="00084CA8" w:rsidRPr="007760C6" w:rsidRDefault="00084CA8" w:rsidP="00084CA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>CT1 responsibility</w:t>
            </w:r>
          </w:p>
        </w:tc>
      </w:tr>
      <w:tr w:rsidR="00124955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E53296" w:rsidRPr="00124955" w:rsidRDefault="00124955" w:rsidP="00E5329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="00B56C0C"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="00E53296"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 w:rsidR="00B56C0C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124955" w:rsidRDefault="00B56C0C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7C58229B" w:rsidR="00B56C0C" w:rsidRPr="00B56C0C" w:rsidRDefault="00B56C0C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124955" w:rsidRPr="007760C6" w:rsidRDefault="00354C78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124955" w:rsidRPr="007760C6" w:rsidRDefault="00354C78" w:rsidP="00354C7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124955" w:rsidRPr="00124955" w:rsidRDefault="00354C78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 w:rsid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 w:rsidR="00324C62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124955" w:rsidRP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="00124955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324C62" w:rsidRPr="00124955" w:rsidRDefault="00324C62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Potential impacts on Nnef_ParameterProvision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124955" w:rsidRPr="007760C6" w:rsidRDefault="00124955" w:rsidP="00324C6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="00324C62"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124955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124955" w:rsidRPr="007760C6" w:rsidRDefault="00124955" w:rsidP="0012495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124955" w:rsidRPr="00881612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124955" w:rsidRPr="007760C6" w:rsidRDefault="00124955" w:rsidP="001249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A970D3" w:rsidP="00FA4E03">
            <w:pPr>
              <w:pStyle w:val="TAL"/>
            </w:pPr>
            <w:hyperlink r:id="rId12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FA4E03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79007B57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288C3C0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FA4E03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73CA5C10" w:rsidR="00FA4E03" w:rsidRPr="00C55109" w:rsidRDefault="00FA4E03" w:rsidP="00FA4E03">
            <w:pPr>
              <w:pStyle w:val="TAL"/>
              <w:rPr>
                <w:lang w:eastAsia="zh-CN"/>
              </w:rPr>
            </w:pPr>
          </w:p>
        </w:tc>
      </w:tr>
      <w:tr w:rsidR="00C55109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C55109" w:rsidRPr="00C55109" w:rsidRDefault="00C55109" w:rsidP="00FA4E03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E9194" w14:textId="77777777" w:rsidR="00A970D3" w:rsidRDefault="00A970D3">
      <w:r>
        <w:separator/>
      </w:r>
    </w:p>
  </w:endnote>
  <w:endnote w:type="continuationSeparator" w:id="0">
    <w:p w14:paraId="5BD5C415" w14:textId="77777777" w:rsidR="00A970D3" w:rsidRDefault="00A97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AF3A9" w14:textId="77777777" w:rsidR="00A970D3" w:rsidRDefault="00A970D3">
      <w:r>
        <w:separator/>
      </w:r>
    </w:p>
  </w:footnote>
  <w:footnote w:type="continuationSeparator" w:id="0">
    <w:p w14:paraId="0D7934A7" w14:textId="77777777" w:rsidR="00A970D3" w:rsidRDefault="00A97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436E"/>
    <w:rsid w:val="002C1C50"/>
    <w:rsid w:val="002C7873"/>
    <w:rsid w:val="002E6A7D"/>
    <w:rsid w:val="002E7A9E"/>
    <w:rsid w:val="002F3C41"/>
    <w:rsid w:val="002F6C5C"/>
    <w:rsid w:val="0030045C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F6B"/>
    <w:rsid w:val="004110C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DEF"/>
    <w:rsid w:val="00651A37"/>
    <w:rsid w:val="00654893"/>
    <w:rsid w:val="006552AB"/>
    <w:rsid w:val="0065737C"/>
    <w:rsid w:val="00662741"/>
    <w:rsid w:val="006633A4"/>
    <w:rsid w:val="00667DD2"/>
    <w:rsid w:val="00671BBB"/>
    <w:rsid w:val="00682237"/>
    <w:rsid w:val="0068300E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161C7"/>
    <w:rsid w:val="007162BE"/>
    <w:rsid w:val="00717AE9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0D3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B53"/>
    <w:rsid w:val="00D94917"/>
    <w:rsid w:val="00DA3DCE"/>
    <w:rsid w:val="00DA74F3"/>
    <w:rsid w:val="00DB51B1"/>
    <w:rsid w:val="00DB69F3"/>
    <w:rsid w:val="00DC4907"/>
    <w:rsid w:val="00DC7EAD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338D"/>
    <w:rsid w:val="00F436EF"/>
    <w:rsid w:val="00F440D3"/>
    <w:rsid w:val="00F446AC"/>
    <w:rsid w:val="00F46EAF"/>
    <w:rsid w:val="00F5774F"/>
    <w:rsid w:val="00F62688"/>
    <w:rsid w:val="00F66C3D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7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8">
    <w:name w:val="Balloon Text"/>
    <w:basedOn w:val="a"/>
    <w:link w:val="Char1"/>
    <w:rsid w:val="00FE563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rsid w:val="00FE563E"/>
    <w:rPr>
      <w:color w:val="000000"/>
      <w:sz w:val="18"/>
      <w:szCs w:val="18"/>
      <w:lang w:eastAsia="ja-JP"/>
    </w:rPr>
  </w:style>
  <w:style w:type="paragraph" w:styleId="a9">
    <w:name w:val="annotation text"/>
    <w:basedOn w:val="a"/>
    <w:link w:val="Char2"/>
    <w:rsid w:val="00FE563E"/>
  </w:style>
  <w:style w:type="character" w:customStyle="1" w:styleId="Char2">
    <w:name w:val="批注文字 Char"/>
    <w:basedOn w:val="a0"/>
    <w:link w:val="a9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72CEB-30A6-4188-A29A-EC2AD7F0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1558</TotalTime>
  <Pages>5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Huawei-1</cp:lastModifiedBy>
  <cp:revision>45</cp:revision>
  <cp:lastPrinted>2000-02-29T11:31:00Z</cp:lastPrinted>
  <dcterms:created xsi:type="dcterms:W3CDTF">2022-10-24T09:10:00Z</dcterms:created>
  <dcterms:modified xsi:type="dcterms:W3CDTF">2022-11-07T07:04:00Z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(2)Ef2fyeDB5mnjudzL66feiz+bWs0aRtKentsgfjZiHSZdcyDAfzGS/IdfNXYiHB4jEiCN8l4U
/4fHhT6q4wd43JDDsbaVml9sBz7jMYTQZu/cXzalPOqdgDe2n5TXOzCBJffFrbes2FOaBU7a
/jqDf1Bb6nM0dKKMaaZXU7kgoCNqQh03h/Z4+zAjNtlyoXidwspGor0Qcmqo+1Joyo2CBlwp
SLOjnfcbayzYZ/fsx6</vt:lpwstr>
  </property>
  <property fmtid="{D5CDD505-2E9C-101B-9397-08002B2CF9AE}" pid="17" name="_2015_ms_pID_7253431">
    <vt:lpwstr>leNLF2dtYu0XgjFqSOjvVUIrOd6D8d1JF9m855ITlqmichUuLmOsiC
QDiZ7x0YIwID8dB9NHIVt9i8nGZLNeX4zdtvJQHPl8BWbrtfFgNut0dJhiaQAahod0AAZLeX
2KEHXnrHmQcGtUuKGlDYG3pOl9nUgNwMOyJCGQhczlFhQK7efzdrcICgayEGjUEPzlWJ/cIi
JL6RESK8+UQV3RI+</vt:lpwstr>
  </property>
</Properties>
</file>